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</w:t>
      </w:r>
      <w:proofErr w:type="spellStart"/>
      <w:r w:rsidRPr="00280FAB">
        <w:rPr>
          <w:i/>
          <w:sz w:val="17"/>
          <w:szCs w:val="17"/>
        </w:rPr>
        <w:t>önlisans</w:t>
      </w:r>
      <w:proofErr w:type="spellEnd"/>
      <w:r w:rsidRPr="00280FAB">
        <w:rPr>
          <w:i/>
          <w:sz w:val="17"/>
          <w:szCs w:val="17"/>
        </w:rPr>
        <w:t>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273C68" w:rsidRPr="002571D3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62923">
            <w:r>
              <w:t>Mahmudiye Atçılık Meslek Yüksekokulu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proofErr w:type="spellStart"/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F3BD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AB02F0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="00E415A5"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4A40A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B02F0">
              <w:rPr>
                <w:rFonts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A40AB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8400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A870C5" w:rsidRDefault="00AB02F0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588010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24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B02F0" w:rsidRDefault="00AB02F0" w:rsidP="00AB02F0">
                                  <w:pPr>
                                    <w:jc w:val="center"/>
                                  </w:pPr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5" o:spid="_x0000_s1026" style="position:absolute;margin-left:46.3pt;margin-top:3.45pt;width:6.9pt;height: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">
                      <v:path arrowok="t"/>
                      <v:textbox>
                        <w:txbxContent>
                          <w:p w:rsidR="00AB02F0" w:rsidRDefault="00AB02F0" w:rsidP="00AB02F0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</w:p>
          <w:p w:rsidR="00A80DFE" w:rsidRPr="000770A6" w:rsidRDefault="00AB02F0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47625</wp:posOffset>
                      </wp:positionV>
                      <wp:extent cx="87630" cy="85725"/>
                      <wp:effectExtent l="0" t="0" r="13970" b="15875"/>
                      <wp:wrapNone/>
                      <wp:docPr id="23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70C5" w:rsidRDefault="00A870C5" w:rsidP="00A870C5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6" o:spid="_x0000_s1027" style="position:absolute;margin-left:46.1pt;margin-top:3.75pt;width:6.9pt;height: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">
                      <v:path arrowok="t"/>
                      <v:textbox>
                        <w:txbxContent>
                          <w:p w:rsidR="00A870C5" w:rsidRDefault="00A870C5" w:rsidP="00A870C5">
                            <w:pPr>
                              <w:jc w:val="center"/>
                            </w:pPr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A870C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AB02F0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  <w:proofErr w:type="spellEnd"/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</w:t>
            </w:r>
            <w:proofErr w:type="spellEnd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Tek </w:t>
            </w: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Ders</w:t>
            </w:r>
            <w:proofErr w:type="spellEnd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Sınavı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</w:t>
            </w:r>
            <w:proofErr w:type="spellEnd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Kayıt</w:t>
            </w:r>
            <w:proofErr w:type="spellEnd"/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</w:t>
            </w:r>
            <w:proofErr w:type="spellEnd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</w:t>
            </w:r>
            <w:proofErr w:type="spellEnd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Türü</w:t>
            </w:r>
            <w:proofErr w:type="spellEnd"/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22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F0C95" id="Rectangle 200" o:spid="_x0000_s1026" style="position:absolute;margin-left:24.55pt;margin-top:3.3pt;width:6.9pt;height: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" fillcolor="white [3212]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21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4451A" id="Rectangle 201" o:spid="_x0000_s1026" style="position:absolute;margin-left:24.15pt;margin-top:4.05pt;width:6.9pt;height: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A00A0" id="Rectangle 202" o:spid="_x0000_s1026" style="position:absolute;margin-left:24.55pt;margin-top:3.3pt;width:6.9pt;height: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oNc1OO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9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CF27E" id="Rectangle 203" o:spid="_x0000_s1026" style="position:absolute;margin-left:24.15pt;margin-top:4.05pt;width:6.9pt;height: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proofErr w:type="spellEnd"/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3B5CD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oNc1OO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7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CBC15" id="Rectangle 205" o:spid="_x0000_s1026" style="position:absolute;margin-left:24.15pt;margin-top:4.05pt;width:6.9pt;height: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proofErr w:type="spellEnd"/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4EFDAF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oNc1OO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8C5F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proofErr w:type="spellEnd"/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DF59A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oNc1OO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975A8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proofErr w:type="spellEnd"/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22225</wp:posOffset>
                      </wp:positionV>
                      <wp:extent cx="87630" cy="85725"/>
                      <wp:effectExtent l="0" t="0" r="1270" b="3175"/>
                      <wp:wrapNone/>
                      <wp:docPr id="12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B02F0" w:rsidRDefault="00AB02F0" w:rsidP="00AB02F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xx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0" o:spid="_x0000_s1027" style="position:absolute;margin-left:56.05pt;margin-top:1.75pt;width:6.9pt;height: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">
                      <v:path arrowok="t"/>
                      <v:textbox>
                        <w:txbxContent>
                          <w:p w:rsidR="00AB02F0" w:rsidRDefault="00AB02F0" w:rsidP="00AB02F0">
                            <w:pPr>
                              <w:jc w:val="center"/>
                            </w:pPr>
                            <w:proofErr w:type="gramStart"/>
                            <w:r>
                              <w:t>xx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</w:t>
            </w:r>
            <w:proofErr w:type="gram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Ders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X</w:t>
            </w:r>
            <w:proofErr w:type="gramEnd"/>
          </w:p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8550C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U2CjieIAAAAN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</w:t>
            </w:r>
            <w:proofErr w:type="spellEnd"/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E1EE81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Tezi</w:t>
            </w:r>
            <w:proofErr w:type="spellEnd"/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E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528DA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oNc1OO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proofErr w:type="gram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proofErr w:type="spellEnd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  <w:proofErr w:type="gramEnd"/>
          </w:p>
          <w:p w:rsidR="00A80DFE" w:rsidRPr="000770A6" w:rsidRDefault="00AB02F0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1B560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">
                      <v:path arrowok="t"/>
                    </v:rect>
                  </w:pict>
                </mc:Fallback>
              </mc:AlternateContent>
            </w:r>
            <w:proofErr w:type="spellStart"/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proofErr w:type="spellEnd"/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2F0" w:rsidRPr="004A40AB" w:rsidRDefault="00AB02F0" w:rsidP="00AB02F0">
            <w:pPr>
              <w:outlineLvl w:val="0"/>
            </w:pPr>
            <w:r w:rsidRPr="004A40AB">
              <w:t xml:space="preserve">AT </w:t>
            </w:r>
            <w:r w:rsidR="00E8400A">
              <w:t>IRKLARI VE DAĞILIMI</w:t>
            </w:r>
          </w:p>
          <w:p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Default="00BC64F5">
            <w:r w:rsidRPr="00504AB0">
              <w:rPr>
                <w:b/>
                <w:sz w:val="18"/>
                <w:szCs w:val="18"/>
              </w:rPr>
              <w:t xml:space="preserve">Türkçe </w:t>
            </w:r>
            <w:proofErr w:type="gramStart"/>
            <w:r w:rsidRPr="00504AB0">
              <w:rPr>
                <w:b/>
                <w:sz w:val="18"/>
                <w:szCs w:val="18"/>
              </w:rPr>
              <w:t>Ad</w:t>
            </w:r>
            <w:r>
              <w:t xml:space="preserve">  </w:t>
            </w:r>
            <w:r>
              <w:rPr>
                <w:i/>
                <w:sz w:val="14"/>
              </w:rPr>
              <w:t>en</w:t>
            </w:r>
            <w:proofErr w:type="gramEnd"/>
            <w:r>
              <w:rPr>
                <w:i/>
                <w:sz w:val="14"/>
              </w:rPr>
              <w:t xml:space="preserve">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400A" w:rsidRPr="004A40AB" w:rsidRDefault="00E8400A" w:rsidP="00E8400A">
            <w:pPr>
              <w:outlineLvl w:val="0"/>
            </w:pPr>
            <w:r w:rsidRPr="004A40AB">
              <w:t xml:space="preserve">AT </w:t>
            </w:r>
            <w:r>
              <w:t>IRKLARI VE DAĞILIMI</w:t>
            </w:r>
          </w:p>
          <w:p w:rsidR="00BC64F5" w:rsidRDefault="00BC64F5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3C034C">
            <w:r w:rsidRPr="00504AB0">
              <w:rPr>
                <w:b/>
                <w:sz w:val="18"/>
                <w:szCs w:val="18"/>
              </w:rPr>
              <w:t xml:space="preserve">Kısaltılmış Türkçe </w:t>
            </w:r>
            <w:proofErr w:type="gramStart"/>
            <w:r w:rsidRPr="00504AB0">
              <w:rPr>
                <w:b/>
                <w:sz w:val="18"/>
                <w:szCs w:val="18"/>
              </w:rPr>
              <w:t>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</w:t>
            </w:r>
            <w:proofErr w:type="gramEnd"/>
            <w:r w:rsidR="00F11020">
              <w:rPr>
                <w:i/>
                <w:sz w:val="14"/>
              </w:rPr>
              <w:t xml:space="preserve">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400A" w:rsidRPr="004A40AB" w:rsidRDefault="00E8400A" w:rsidP="00E8400A">
            <w:pPr>
              <w:outlineLvl w:val="0"/>
            </w:pPr>
            <w:r w:rsidRPr="004A40AB">
              <w:t xml:space="preserve">AT </w:t>
            </w:r>
            <w:r>
              <w:t>IRK. VE DAĞ.</w:t>
            </w:r>
          </w:p>
          <w:p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</w:t>
            </w:r>
            <w:proofErr w:type="gramStart"/>
            <w:r>
              <w:t>Adı</w:t>
            </w:r>
            <w:r w:rsidR="00752B06">
              <w:t xml:space="preserve">  </w:t>
            </w:r>
            <w:proofErr w:type="spellStart"/>
            <w:r w:rsidR="00752B06">
              <w:rPr>
                <w:i/>
                <w:sz w:val="14"/>
              </w:rPr>
              <w:t>maximum</w:t>
            </w:r>
            <w:proofErr w:type="spellEnd"/>
            <w:proofErr w:type="gramEnd"/>
            <w:r w:rsidR="00752B06">
              <w:rPr>
                <w:i/>
                <w:sz w:val="14"/>
              </w:rPr>
              <w:t xml:space="preserve"> 80 </w:t>
            </w:r>
            <w:proofErr w:type="spellStart"/>
            <w:r w:rsidR="00752B06">
              <w:rPr>
                <w:i/>
                <w:sz w:val="14"/>
              </w:rPr>
              <w:t>characters</w:t>
            </w:r>
            <w:proofErr w:type="spellEnd"/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BDE" w:rsidRDefault="00E8400A">
            <w:r>
              <w:t xml:space="preserve">HORSE BREEDS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proofErr w:type="spellStart"/>
            <w:r w:rsidR="00752B06">
              <w:rPr>
                <w:i/>
                <w:sz w:val="14"/>
              </w:rPr>
              <w:t>maximum</w:t>
            </w:r>
            <w:proofErr w:type="spellEnd"/>
            <w:r w:rsidR="00752B06">
              <w:rPr>
                <w:i/>
                <w:sz w:val="14"/>
              </w:rPr>
              <w:t xml:space="preserve"> 20 </w:t>
            </w:r>
            <w:proofErr w:type="spellStart"/>
            <w:r w:rsidR="00752B06">
              <w:rPr>
                <w:i/>
                <w:sz w:val="14"/>
              </w:rPr>
              <w:t>characters</w:t>
            </w:r>
            <w:proofErr w:type="spellEnd"/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AB02F0">
            <w:r>
              <w:t xml:space="preserve">HORSE </w:t>
            </w:r>
            <w:r w:rsidR="00E8400A">
              <w:t>BREED.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</w:t>
            </w:r>
            <w:proofErr w:type="gramStart"/>
            <w:r>
              <w:t>varsa</w:t>
            </w:r>
            <w:proofErr w:type="gramEnd"/>
            <w:r>
              <w:t>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 xml:space="preserve">Dersin </w:t>
            </w:r>
            <w:proofErr w:type="gramStart"/>
            <w:r w:rsidRPr="0016044C">
              <w:rPr>
                <w:b/>
              </w:rPr>
              <w:t>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</w:t>
            </w:r>
            <w:proofErr w:type="gramEnd"/>
            <w:r w:rsidR="00CA17AA">
              <w:rPr>
                <w:i/>
                <w:sz w:val="14"/>
              </w:rPr>
              <w:t>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E8400A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</w:t>
            </w:r>
            <w:proofErr w:type="gramStart"/>
            <w:r>
              <w:rPr>
                <w:i/>
                <w:sz w:val="14"/>
              </w:rPr>
              <w:t>birini</w:t>
            </w:r>
            <w:proofErr w:type="gramEnd"/>
            <w:r>
              <w:rPr>
                <w:i/>
                <w:sz w:val="14"/>
              </w:rPr>
              <w:t xml:space="preserve">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AB02F0">
              <w:t xml:space="preserve"> X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AB02F0" w:rsidP="00CF241C">
            <w:pPr>
              <w:jc w:val="center"/>
            </w:pPr>
            <w:r>
              <w:t>2</w:t>
            </w:r>
            <w:r w:rsidR="004A40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proofErr w:type="gramStart"/>
            <w:r>
              <w:t>/  20</w:t>
            </w:r>
            <w:proofErr w:type="gram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AB02F0" w:rsidP="00CF241C">
            <w:pPr>
              <w:jc w:val="center"/>
            </w:pPr>
            <w:r>
              <w:t>2</w:t>
            </w:r>
            <w:r w:rsidR="004A40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BF3BDE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AB02F0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 xml:space="preserve">Diğer Bölüm </w:t>
            </w:r>
            <w:proofErr w:type="spellStart"/>
            <w:r w:rsidRPr="00D439B4">
              <w:rPr>
                <w:b/>
                <w:szCs w:val="16"/>
              </w:rPr>
              <w:t>Ögrencileri</w:t>
            </w:r>
            <w:proofErr w:type="spellEnd"/>
            <w:r w:rsidRPr="00D439B4">
              <w:rPr>
                <w:b/>
                <w:szCs w:val="16"/>
              </w:rPr>
              <w:t xml:space="preserve">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130F7E" w:rsidP="00CF241C"/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B30E5C" w:rsidP="00EE17EF">
            <w:pPr>
              <w:jc w:val="both"/>
            </w:pPr>
            <w:r>
              <w:t>Şablon değişikliği nedeniyle ECTS güncellemesine gerek duyulduğundan ders düzenlenmiştir.</w:t>
            </w:r>
          </w:p>
          <w:p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 xml:space="preserve">Dersi nasıl organize edeceğinizi belirtiniz (teorik dersler, uygulamalar, </w:t>
            </w:r>
            <w:proofErr w:type="spellStart"/>
            <w:r w:rsidRPr="00273C68">
              <w:rPr>
                <w:i/>
                <w:sz w:val="18"/>
                <w:szCs w:val="18"/>
              </w:rPr>
              <w:t>labaratuvarlar</w:t>
            </w:r>
            <w:proofErr w:type="spellEnd"/>
            <w:r w:rsidRPr="00273C68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273C68">
              <w:rPr>
                <w:i/>
                <w:sz w:val="18"/>
                <w:szCs w:val="18"/>
              </w:rPr>
              <w:t>vs</w:t>
            </w:r>
            <w:proofErr w:type="spellEnd"/>
            <w:r w:rsidRPr="00273C68">
              <w:rPr>
                <w:i/>
                <w:sz w:val="18"/>
                <w:szCs w:val="18"/>
              </w:rPr>
              <w:t>)</w:t>
            </w:r>
          </w:p>
        </w:tc>
      </w:tr>
      <w:tr w:rsidR="00752B06" w:rsidTr="002571D3">
        <w:trPr>
          <w:cantSplit/>
          <w:trHeight w:val="949"/>
        </w:trPr>
        <w:tc>
          <w:tcPr>
            <w:tcW w:w="10530" w:type="dxa"/>
          </w:tcPr>
          <w:p w:rsidR="00273C68" w:rsidRDefault="00273C68"/>
          <w:p w:rsidR="00273C68" w:rsidRDefault="00AB02F0">
            <w:r>
              <w:t xml:space="preserve">Ders teorik olarak yürütülecektir. </w:t>
            </w:r>
          </w:p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</w:t>
            </w:r>
            <w:proofErr w:type="gramStart"/>
            <w:r w:rsidRPr="00273C68">
              <w:rPr>
                <w:i/>
                <w:sz w:val="18"/>
                <w:szCs w:val="18"/>
              </w:rPr>
              <w:t xml:space="preserve">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</w:t>
            </w:r>
            <w:proofErr w:type="gramEnd"/>
            <w:r w:rsidRPr="00273C68">
              <w:rPr>
                <w:i/>
                <w:sz w:val="18"/>
                <w:szCs w:val="18"/>
              </w:rPr>
              <w:t xml:space="preserve"> veriniz.</w:t>
            </w:r>
          </w:p>
        </w:tc>
      </w:tr>
      <w:tr w:rsidR="00752B06" w:rsidTr="002571D3">
        <w:trPr>
          <w:cantSplit/>
          <w:trHeight w:val="332"/>
        </w:trPr>
        <w:tc>
          <w:tcPr>
            <w:tcW w:w="10530" w:type="dxa"/>
          </w:tcPr>
          <w:p w:rsidR="00752B06" w:rsidRDefault="00752B06"/>
          <w:p w:rsidR="00752B06" w:rsidRDefault="002571D3">
            <w:r>
              <w:t>Dersin laboratuvar uygulaması bulunmamaktadır.</w:t>
            </w:r>
          </w:p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 xml:space="preserve">Bilgisayar </w:t>
            </w:r>
            <w:proofErr w:type="spellStart"/>
            <w:r w:rsidRPr="00273C68">
              <w:rPr>
                <w:i/>
                <w:sz w:val="18"/>
                <w:szCs w:val="18"/>
              </w:rPr>
              <w:t>gereksimi</w:t>
            </w:r>
            <w:proofErr w:type="spellEnd"/>
            <w:r w:rsidRPr="00273C68">
              <w:rPr>
                <w:i/>
                <w:sz w:val="18"/>
                <w:szCs w:val="18"/>
              </w:rPr>
              <w:t xml:space="preserve"> bulunup </w:t>
            </w:r>
            <w:proofErr w:type="gramStart"/>
            <w:r w:rsidRPr="00273C68">
              <w:rPr>
                <w:i/>
                <w:sz w:val="18"/>
                <w:szCs w:val="18"/>
              </w:rPr>
              <w:t>bulunmadığını,  özel</w:t>
            </w:r>
            <w:proofErr w:type="gramEnd"/>
            <w:r w:rsidRPr="00273C68">
              <w:rPr>
                <w:i/>
                <w:sz w:val="18"/>
                <w:szCs w:val="18"/>
              </w:rPr>
              <w:t xml:space="preserve"> yazılımlar gerekip gerekmediğini kısaca belirtiniz.</w:t>
            </w:r>
          </w:p>
        </w:tc>
      </w:tr>
      <w:tr w:rsidR="00752B06" w:rsidTr="002571D3">
        <w:trPr>
          <w:cantSplit/>
          <w:trHeight w:val="105"/>
        </w:trPr>
        <w:tc>
          <w:tcPr>
            <w:tcW w:w="10530" w:type="dxa"/>
          </w:tcPr>
          <w:p w:rsidR="00752B06" w:rsidRDefault="00752B06"/>
          <w:p w:rsidR="00273C68" w:rsidRDefault="002571D3" w:rsidP="002571D3">
            <w:r>
              <w:t>Ders kapsamında özel yazılıma ihtiyaç duyulmamakt</w:t>
            </w:r>
            <w:r w:rsidR="004A40AB">
              <w:t>a</w:t>
            </w:r>
            <w:r>
              <w:t>dır.</w:t>
            </w:r>
          </w:p>
        </w:tc>
      </w:tr>
    </w:tbl>
    <w:p w:rsidR="00B772A1" w:rsidRDefault="00273C68" w:rsidP="00B772A1">
      <w:r>
        <w:t xml:space="preserve"> </w:t>
      </w:r>
    </w:p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2571D3">
        <w:trPr>
          <w:cantSplit/>
          <w:trHeight w:val="1061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3467"/>
        <w:gridCol w:w="1444"/>
        <w:gridCol w:w="1336"/>
        <w:gridCol w:w="1422"/>
      </w:tblGrid>
      <w:tr w:rsidR="00F877DB" w:rsidTr="002571D3">
        <w:trPr>
          <w:trHeight w:val="422"/>
        </w:trPr>
        <w:tc>
          <w:tcPr>
            <w:tcW w:w="10732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2571D3">
        <w:trPr>
          <w:trHeight w:val="615"/>
        </w:trPr>
        <w:tc>
          <w:tcPr>
            <w:tcW w:w="290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545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73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1C043F">
              <w:rPr>
                <w:b/>
                <w:sz w:val="18"/>
                <w:szCs w:val="18"/>
              </w:rPr>
              <w:t>zorunlu</w:t>
            </w:r>
            <w:proofErr w:type="gramEnd"/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51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>eçmeli</w:t>
            </w:r>
            <w:proofErr w:type="gramEnd"/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2571D3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16FDB" w:rsidRDefault="00E16FDB"/>
        </w:tc>
        <w:tc>
          <w:tcPr>
            <w:tcW w:w="3545" w:type="dxa"/>
            <w:shd w:val="clear" w:color="auto" w:fill="auto"/>
            <w:vAlign w:val="center"/>
          </w:tcPr>
          <w:p w:rsidR="00E16FDB" w:rsidRDefault="00E16FDB"/>
        </w:tc>
        <w:tc>
          <w:tcPr>
            <w:tcW w:w="1473" w:type="dxa"/>
            <w:shd w:val="clear" w:color="auto" w:fill="auto"/>
            <w:vAlign w:val="center"/>
          </w:tcPr>
          <w:p w:rsidR="00E16FDB" w:rsidRDefault="00E16FDB" w:rsidP="001C043F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E16FDB" w:rsidRPr="00973558" w:rsidRDefault="00E16FDB" w:rsidP="002F45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E16FDB" w:rsidRDefault="00E16FDB" w:rsidP="001C043F">
            <w:pPr>
              <w:jc w:val="center"/>
            </w:pPr>
          </w:p>
        </w:tc>
      </w:tr>
      <w:tr w:rsidR="00EE0036" w:rsidTr="002571D3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545" w:type="dxa"/>
            <w:shd w:val="clear" w:color="auto" w:fill="auto"/>
            <w:vAlign w:val="center"/>
          </w:tcPr>
          <w:p w:rsidR="00EE0036" w:rsidRDefault="00EE0036" w:rsidP="003C72CB"/>
        </w:tc>
        <w:tc>
          <w:tcPr>
            <w:tcW w:w="1473" w:type="dxa"/>
            <w:shd w:val="clear" w:color="auto" w:fill="auto"/>
            <w:vAlign w:val="center"/>
          </w:tcPr>
          <w:p w:rsidR="00EE0036" w:rsidRDefault="00EE0036" w:rsidP="00344F77"/>
        </w:tc>
        <w:tc>
          <w:tcPr>
            <w:tcW w:w="1363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</w:t>
            </w:r>
            <w:proofErr w:type="spellStart"/>
            <w:r w:rsidR="00FD17C5">
              <w:rPr>
                <w:b/>
                <w:sz w:val="18"/>
                <w:szCs w:val="18"/>
              </w:rPr>
              <w:t>ler</w:t>
            </w:r>
            <w:proofErr w:type="spellEnd"/>
            <w:r w:rsidR="00FD17C5">
              <w:rPr>
                <w:b/>
                <w:sz w:val="18"/>
                <w:szCs w:val="18"/>
              </w:rPr>
              <w:t>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2"/>
        <w:gridCol w:w="2184"/>
      </w:tblGrid>
      <w:tr w:rsidR="002930D9" w:rsidRPr="001C043F" w:rsidTr="002571D3">
        <w:trPr>
          <w:trHeight w:val="454"/>
        </w:trPr>
        <w:tc>
          <w:tcPr>
            <w:tcW w:w="8508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Dersin açılmasını öneren öğretim </w:t>
            </w:r>
            <w:proofErr w:type="gramStart"/>
            <w:r w:rsidRPr="001C043F">
              <w:rPr>
                <w:b/>
                <w:sz w:val="18"/>
                <w:szCs w:val="18"/>
              </w:rPr>
              <w:t>elemanları  (</w:t>
            </w:r>
            <w:proofErr w:type="spellStart"/>
            <w:proofErr w:type="gramEnd"/>
            <w:r w:rsidR="00FD17C5" w:rsidRPr="001C043F">
              <w:rPr>
                <w:b/>
                <w:sz w:val="18"/>
                <w:szCs w:val="18"/>
              </w:rPr>
              <w:t>Ünvan</w:t>
            </w:r>
            <w:proofErr w:type="spellEnd"/>
            <w:r w:rsidR="00FD17C5" w:rsidRPr="001C043F">
              <w:rPr>
                <w:b/>
                <w:sz w:val="18"/>
                <w:szCs w:val="18"/>
              </w:rPr>
              <w:t>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proofErr w:type="spellStart"/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</w:t>
            </w:r>
            <w:proofErr w:type="spellEnd"/>
            <w:r w:rsidRPr="001C043F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22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2571D3">
        <w:trPr>
          <w:trHeight w:val="397"/>
        </w:trPr>
        <w:tc>
          <w:tcPr>
            <w:tcW w:w="8508" w:type="dxa"/>
            <w:shd w:val="clear" w:color="auto" w:fill="auto"/>
            <w:vAlign w:val="center"/>
          </w:tcPr>
          <w:p w:rsidR="00F659D1" w:rsidRPr="005D3FAC" w:rsidRDefault="00CF1271" w:rsidP="00F659D1">
            <w:proofErr w:type="spellStart"/>
            <w:r>
              <w:t>Öğr</w:t>
            </w:r>
            <w:proofErr w:type="spellEnd"/>
            <w:r>
              <w:t>. Gör. Dr. Sibel DANIŞAN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2571D3">
        <w:trPr>
          <w:trHeight w:val="397"/>
        </w:trPr>
        <w:tc>
          <w:tcPr>
            <w:tcW w:w="8508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224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5"/>
        <w:gridCol w:w="2181"/>
      </w:tblGrid>
      <w:tr w:rsidR="002930D9" w:rsidRPr="001C043F" w:rsidTr="002571D3">
        <w:trPr>
          <w:trHeight w:val="454"/>
        </w:trPr>
        <w:tc>
          <w:tcPr>
            <w:tcW w:w="8510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</w:t>
            </w:r>
            <w:proofErr w:type="gramStart"/>
            <w:r w:rsidRPr="001C043F">
              <w:rPr>
                <w:b/>
                <w:sz w:val="18"/>
                <w:szCs w:val="18"/>
              </w:rPr>
              <w:t xml:space="preserve">elemanları </w:t>
            </w:r>
            <w:r w:rsidR="00FD17C5" w:rsidRPr="001C043F">
              <w:rPr>
                <w:b/>
                <w:sz w:val="18"/>
                <w:szCs w:val="18"/>
              </w:rPr>
              <w:t xml:space="preserve"> (</w:t>
            </w:r>
            <w:proofErr w:type="spellStart"/>
            <w:proofErr w:type="gramEnd"/>
            <w:r w:rsidR="00FD17C5" w:rsidRPr="001C043F">
              <w:rPr>
                <w:b/>
                <w:sz w:val="18"/>
                <w:szCs w:val="18"/>
              </w:rPr>
              <w:t>Ünvan</w:t>
            </w:r>
            <w:proofErr w:type="spellEnd"/>
            <w:r w:rsidR="00FD17C5" w:rsidRPr="001C043F">
              <w:rPr>
                <w:b/>
                <w:sz w:val="18"/>
                <w:szCs w:val="18"/>
              </w:rPr>
              <w:t xml:space="preserve">, Ad, </w:t>
            </w:r>
            <w:proofErr w:type="spellStart"/>
            <w:r w:rsidR="00FD17C5" w:rsidRPr="001C043F">
              <w:rPr>
                <w:b/>
                <w:sz w:val="18"/>
                <w:szCs w:val="18"/>
              </w:rPr>
              <w:t>Soyad</w:t>
            </w:r>
            <w:proofErr w:type="spellEnd"/>
            <w:r w:rsidR="00FD17C5" w:rsidRPr="001C043F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222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2571D3">
        <w:trPr>
          <w:trHeight w:val="397"/>
        </w:trPr>
        <w:tc>
          <w:tcPr>
            <w:tcW w:w="8510" w:type="dxa"/>
            <w:shd w:val="clear" w:color="auto" w:fill="auto"/>
            <w:vAlign w:val="center"/>
          </w:tcPr>
          <w:p w:rsidR="002930D9" w:rsidRPr="001C043F" w:rsidRDefault="00CF1271" w:rsidP="00E65A3B">
            <w:pPr>
              <w:rPr>
                <w:sz w:val="20"/>
              </w:rPr>
            </w:pPr>
            <w:proofErr w:type="spellStart"/>
            <w:r>
              <w:t>Öğr</w:t>
            </w:r>
            <w:proofErr w:type="spellEnd"/>
            <w:r>
              <w:t>. Gör. Dr. Sibel DANIŞAN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2571D3">
        <w:trPr>
          <w:trHeight w:val="397"/>
        </w:trPr>
        <w:tc>
          <w:tcPr>
            <w:tcW w:w="8510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AB02F0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8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">
                      <v:path arrowok="t"/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9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&#13;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30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&#13;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proofErr w:type="spellStart"/>
            <w:r w:rsidRPr="001C043F">
              <w:rPr>
                <w:b/>
                <w:sz w:val="18"/>
                <w:szCs w:val="18"/>
              </w:rPr>
              <w:t>Ünvan</w:t>
            </w:r>
            <w:proofErr w:type="spellEnd"/>
            <w:r w:rsidRPr="001C043F">
              <w:rPr>
                <w:b/>
                <w:sz w:val="18"/>
                <w:szCs w:val="18"/>
              </w:rPr>
              <w:t xml:space="preserve">, ad, </w:t>
            </w:r>
            <w:proofErr w:type="spellStart"/>
            <w:r w:rsidRPr="001C043F">
              <w:rPr>
                <w:b/>
                <w:sz w:val="18"/>
                <w:szCs w:val="18"/>
              </w:rPr>
              <w:t>soyad</w:t>
            </w:r>
            <w:proofErr w:type="spellEnd"/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AB02F0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31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">
                      <v:path arrowok="t"/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2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&#13;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3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&#13;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proofErr w:type="spellStart"/>
            <w:r w:rsidRPr="001C043F">
              <w:rPr>
                <w:b/>
                <w:sz w:val="18"/>
                <w:szCs w:val="18"/>
              </w:rPr>
              <w:t>Ünvan</w:t>
            </w:r>
            <w:proofErr w:type="spellEnd"/>
            <w:r w:rsidRPr="001C043F">
              <w:rPr>
                <w:b/>
                <w:sz w:val="18"/>
                <w:szCs w:val="18"/>
              </w:rPr>
              <w:t xml:space="preserve">, ad, </w:t>
            </w:r>
            <w:proofErr w:type="spellStart"/>
            <w:r w:rsidRPr="001C043F">
              <w:rPr>
                <w:b/>
                <w:sz w:val="18"/>
                <w:szCs w:val="18"/>
              </w:rPr>
              <w:t>soyad</w:t>
            </w:r>
            <w:proofErr w:type="spellEnd"/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2571D3" w:rsidRDefault="002571D3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proofErr w:type="spellStart"/>
            <w:r w:rsidRPr="002D031F">
              <w:rPr>
                <w:b/>
                <w:sz w:val="18"/>
                <w:szCs w:val="18"/>
              </w:rPr>
              <w:t>Ünvan</w:t>
            </w:r>
            <w:proofErr w:type="spellEnd"/>
            <w:r w:rsidRPr="002D031F">
              <w:rPr>
                <w:b/>
                <w:sz w:val="18"/>
                <w:szCs w:val="18"/>
              </w:rPr>
              <w:t xml:space="preserve">, ad, </w:t>
            </w:r>
            <w:proofErr w:type="spellStart"/>
            <w:r w:rsidRPr="002D031F">
              <w:rPr>
                <w:b/>
                <w:sz w:val="18"/>
                <w:szCs w:val="18"/>
              </w:rPr>
              <w:t>soyad</w:t>
            </w:r>
            <w:proofErr w:type="spellEnd"/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1477" w:rsidRDefault="00C31477">
      <w:r>
        <w:separator/>
      </w:r>
    </w:p>
  </w:endnote>
  <w:endnote w:type="continuationSeparator" w:id="0">
    <w:p w:rsidR="00C31477" w:rsidRDefault="00C3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1477" w:rsidRDefault="00C31477">
      <w:r>
        <w:separator/>
      </w:r>
    </w:p>
  </w:footnote>
  <w:footnote w:type="continuationSeparator" w:id="0">
    <w:p w:rsidR="00C31477" w:rsidRDefault="00C31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22.4pt;height:19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433211">
    <w:abstractNumId w:val="2"/>
  </w:num>
  <w:num w:numId="2" w16cid:durableId="988247990">
    <w:abstractNumId w:val="1"/>
  </w:num>
  <w:num w:numId="3" w16cid:durableId="595014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77DA7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5238B"/>
    <w:rsid w:val="0016044C"/>
    <w:rsid w:val="001C043F"/>
    <w:rsid w:val="001C3C69"/>
    <w:rsid w:val="001C6B63"/>
    <w:rsid w:val="001E642B"/>
    <w:rsid w:val="00225080"/>
    <w:rsid w:val="0025461B"/>
    <w:rsid w:val="002571D3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71139"/>
    <w:rsid w:val="00480F0E"/>
    <w:rsid w:val="004845EE"/>
    <w:rsid w:val="004A40A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0312"/>
    <w:rsid w:val="00813DBB"/>
    <w:rsid w:val="00814D86"/>
    <w:rsid w:val="00821BC8"/>
    <w:rsid w:val="00872B1A"/>
    <w:rsid w:val="008B3130"/>
    <w:rsid w:val="008E7409"/>
    <w:rsid w:val="008E772D"/>
    <w:rsid w:val="008F0219"/>
    <w:rsid w:val="0091147F"/>
    <w:rsid w:val="00914D51"/>
    <w:rsid w:val="00915185"/>
    <w:rsid w:val="00925428"/>
    <w:rsid w:val="009500CB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187E"/>
    <w:rsid w:val="00A147B0"/>
    <w:rsid w:val="00A212C0"/>
    <w:rsid w:val="00A22FCF"/>
    <w:rsid w:val="00A7592D"/>
    <w:rsid w:val="00A80DFE"/>
    <w:rsid w:val="00A870C5"/>
    <w:rsid w:val="00AA721F"/>
    <w:rsid w:val="00AB02F0"/>
    <w:rsid w:val="00AC11DA"/>
    <w:rsid w:val="00B13C14"/>
    <w:rsid w:val="00B16178"/>
    <w:rsid w:val="00B30E5C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BF3BDE"/>
    <w:rsid w:val="00C01457"/>
    <w:rsid w:val="00C31477"/>
    <w:rsid w:val="00C6229E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1271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8400A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76E80D"/>
  <w15:docId w15:val="{2D5F5269-3796-944B-A9A5-C42479FF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Settings\Tuncay_Ege\My Documents\EVRAK_CANTASI-10Ag\KATALOG\NCPF_tr.dot</Template>
  <TotalTime>8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Microsoft Office User</cp:lastModifiedBy>
  <cp:revision>6</cp:revision>
  <cp:lastPrinted>2005-07-08T14:54:00Z</cp:lastPrinted>
  <dcterms:created xsi:type="dcterms:W3CDTF">2023-03-01T07:12:00Z</dcterms:created>
  <dcterms:modified xsi:type="dcterms:W3CDTF">2024-09-02T11:55:00Z</dcterms:modified>
</cp:coreProperties>
</file>